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6B" w:rsidRPr="00AE6696" w:rsidRDefault="0085446B" w:rsidP="00513639">
      <w:pPr>
        <w:spacing w:before="60" w:after="0" w:line="240" w:lineRule="auto"/>
        <w:outlineLvl w:val="0"/>
        <w:rPr>
          <w:rFonts w:ascii="Georgia" w:hAnsi="Georgia"/>
          <w:color w:val="141823"/>
          <w:kern w:val="36"/>
          <w:sz w:val="35"/>
          <w:szCs w:val="35"/>
          <w:lang w:val="en-US" w:eastAsia="ru-RU"/>
        </w:rPr>
      </w:pPr>
      <w:hyperlink r:id="rId4" w:history="1">
        <w:r w:rsidRPr="00A11B80">
          <w:rPr>
            <w:rFonts w:ascii="Georgia" w:hAnsi="Georgia"/>
            <w:color w:val="0000FF"/>
            <w:kern w:val="36"/>
            <w:sz w:val="35"/>
            <w:szCs w:val="35"/>
            <w:u w:val="single"/>
            <w:lang w:val="en-US" w:eastAsia="ru-RU"/>
          </w:rPr>
          <w:t>To Jennie</w:t>
        </w:r>
      </w:hyperlink>
    </w:p>
    <w:p w:rsidR="0085446B" w:rsidRPr="00513639" w:rsidRDefault="0085446B" w:rsidP="00513639">
      <w:pPr>
        <w:spacing w:before="60" w:after="0" w:line="240" w:lineRule="auto"/>
        <w:rPr>
          <w:rFonts w:ascii="Helvetica" w:hAnsi="Helvetica" w:cs="Helvetica"/>
          <w:color w:val="141823"/>
          <w:sz w:val="25"/>
          <w:szCs w:val="25"/>
          <w:lang w:val="en-US" w:eastAsia="ru-RU"/>
        </w:rPr>
      </w:pP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t>Good-bye! a kind good-bye,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I bid you now, my friend,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And though 'tis sad to speak the word,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To destiny I bend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And though it be decreed by Fate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That we ne'er meet again,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Your image, graven on my heart,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Forever shall remain.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Aye, in my heart thoult have a place,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Among the friends held dear,-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Nor shall the hand of Time efface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The memories written there.</w:t>
      </w:r>
      <w:r w:rsidRPr="00AE6696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</w:r>
      <w:r w:rsidRPr="00513639">
        <w:rPr>
          <w:rFonts w:ascii="Helvetica" w:hAnsi="Helvetica" w:cs="Helvetica"/>
          <w:color w:val="141823"/>
          <w:sz w:val="25"/>
          <w:szCs w:val="25"/>
          <w:lang w:val="en-US" w:eastAsia="ru-RU"/>
        </w:rPr>
        <w:t>Goodbye,</w:t>
      </w:r>
      <w:r w:rsidRPr="00513639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S.L.C.</w:t>
      </w:r>
    </w:p>
    <w:p w:rsidR="0085446B" w:rsidRPr="00513639" w:rsidRDefault="0085446B" w:rsidP="00513639">
      <w:pPr>
        <w:spacing w:before="60" w:after="0" w:line="240" w:lineRule="auto"/>
        <w:rPr>
          <w:lang w:val="en-US"/>
        </w:rPr>
      </w:pPr>
    </w:p>
    <w:p w:rsidR="0085446B" w:rsidRPr="00513639" w:rsidRDefault="0085446B" w:rsidP="00513639">
      <w:pPr>
        <w:spacing w:before="60" w:after="0" w:line="240" w:lineRule="auto"/>
        <w:rPr>
          <w:lang w:val="en-US"/>
        </w:rPr>
      </w:pPr>
    </w:p>
    <w:p w:rsidR="0085446B" w:rsidRPr="00513639" w:rsidRDefault="0085446B" w:rsidP="00513639">
      <w:pPr>
        <w:spacing w:before="60" w:after="0" w:line="240" w:lineRule="auto"/>
        <w:outlineLvl w:val="0"/>
        <w:rPr>
          <w:rFonts w:ascii="Georgia" w:hAnsi="Georgia"/>
          <w:color w:val="141823"/>
          <w:kern w:val="36"/>
          <w:sz w:val="35"/>
          <w:szCs w:val="35"/>
          <w:lang w:val="en-US" w:eastAsia="ru-RU"/>
        </w:rPr>
      </w:pPr>
      <w:hyperlink r:id="rId5" w:history="1">
        <w:r w:rsidRPr="00513639">
          <w:rPr>
            <w:rFonts w:ascii="Georgia" w:hAnsi="Georgia"/>
            <w:color w:val="0000FF"/>
            <w:kern w:val="36"/>
            <w:sz w:val="35"/>
            <w:szCs w:val="35"/>
            <w:u w:val="single"/>
            <w:lang w:val="en-US" w:eastAsia="ru-RU"/>
          </w:rPr>
          <w:t>Ode To Stephen Bowling Bots</w:t>
        </w:r>
      </w:hyperlink>
    </w:p>
    <w:p w:rsidR="0085446B" w:rsidRDefault="0085446B" w:rsidP="00513639">
      <w:pPr>
        <w:spacing w:before="60" w:after="0" w:line="240" w:lineRule="auto"/>
        <w:rPr>
          <w:lang w:val="en-US"/>
        </w:rPr>
      </w:pP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t>And did young Stephen sicken,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  And did young Stephen die?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And did the sad hearts thicken,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  And did the mourners cry?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No; such was not the fate of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  Young Stephen Dowling Bots;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Though sad hearts round him thickened,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  'Twas not from sickness' shots.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No whooping-cough did rack his frame,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Nor measles drear, with spots;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Not these impaired the sacred name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Of Stephen Dowling Bots.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Despised love struck not with woe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That head of curly knots,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Nor stomach troubles laid him low,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Young Stephen Dowling Bots.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O no. Then list with tearful eye,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Whilst I his fate do tell.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His soul did from this cold world fly,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By falling down a well.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They got him out and emptied him;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Alas it was too late;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His spirit was gone for to sport aloft</w:t>
      </w:r>
      <w:r w:rsidRPr="00A11B80">
        <w:rPr>
          <w:rFonts w:ascii="Helvetica" w:hAnsi="Helvetica" w:cs="Helvetica"/>
          <w:color w:val="141823"/>
          <w:sz w:val="25"/>
          <w:szCs w:val="25"/>
          <w:lang w:val="en-US" w:eastAsia="ru-RU"/>
        </w:rPr>
        <w:br/>
        <w:t>      In the realms of the good and great.</w:t>
      </w:r>
      <w:r>
        <w:rPr>
          <w:rFonts w:ascii="Helvetica" w:hAnsi="Helvetica" w:cs="Helvetica"/>
          <w:color w:val="141823"/>
          <w:sz w:val="25"/>
          <w:szCs w:val="25"/>
          <w:lang w:val="en-US" w:eastAsia="ru-RU"/>
        </w:rPr>
        <w:t xml:space="preserve"> </w:t>
      </w:r>
    </w:p>
    <w:p w:rsidR="0085446B" w:rsidRPr="00A11B80" w:rsidRDefault="0085446B" w:rsidP="00513639">
      <w:pPr>
        <w:spacing w:before="60" w:after="0" w:line="240" w:lineRule="auto"/>
        <w:rPr>
          <w:lang w:val="en-US"/>
        </w:rPr>
      </w:pPr>
      <w:bookmarkStart w:id="0" w:name="_GoBack"/>
      <w:bookmarkEnd w:id="0"/>
    </w:p>
    <w:sectPr w:rsidR="0085446B" w:rsidRPr="00A11B80" w:rsidSect="00513639">
      <w:pgSz w:w="11906" w:h="16838"/>
      <w:pgMar w:top="720" w:right="864" w:bottom="72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126"/>
    <w:rsid w:val="002821B3"/>
    <w:rsid w:val="002B363F"/>
    <w:rsid w:val="00513639"/>
    <w:rsid w:val="00694E82"/>
    <w:rsid w:val="0085446B"/>
    <w:rsid w:val="00977D72"/>
    <w:rsid w:val="00A11B80"/>
    <w:rsid w:val="00AE6696"/>
    <w:rsid w:val="00C10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D72"/>
    <w:pPr>
      <w:spacing w:after="160" w:line="259" w:lineRule="auto"/>
    </w:pPr>
    <w:rPr>
      <w:lang w:val="ru-RU"/>
    </w:rPr>
  </w:style>
  <w:style w:type="paragraph" w:styleId="Heading1">
    <w:name w:val="heading 1"/>
    <w:basedOn w:val="Normal"/>
    <w:link w:val="Heading1Char"/>
    <w:uiPriority w:val="99"/>
    <w:qFormat/>
    <w:rsid w:val="00AE6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669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rsid w:val="00AE66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05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05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llpoetry.com/Ode-To-Stephen-Bowling-Bots" TargetMode="External"/><Relationship Id="rId4" Type="http://schemas.openxmlformats.org/officeDocument/2006/relationships/hyperlink" Target="https://allpoetry.com/To-Jen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203</Words>
  <Characters>1160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Admin</cp:lastModifiedBy>
  <cp:revision>4</cp:revision>
  <dcterms:created xsi:type="dcterms:W3CDTF">2025-10-25T17:21:00Z</dcterms:created>
  <dcterms:modified xsi:type="dcterms:W3CDTF">2025-10-28T08:08:00Z</dcterms:modified>
</cp:coreProperties>
</file>